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C18680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911C07">
        <w:rPr>
          <w:rStyle w:val="Strong"/>
          <w:rFonts w:asciiTheme="minorHAnsi" w:hAnsiTheme="minorHAnsi" w:cstheme="minorHAnsi"/>
          <w:lang w:val="en-GB"/>
        </w:rPr>
        <w:t>15-G007-21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05E8197" w:rsidR="00B0293A" w:rsidRPr="00532E97" w:rsidRDefault="00911C0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D1173">
              <w:rPr>
                <w:rFonts w:ascii="Calibri" w:hAnsi="Calibri"/>
                <w:szCs w:val="20"/>
              </w:rPr>
              <w:t>3/</w:t>
            </w:r>
            <w:r>
              <w:rPr>
                <w:rFonts w:ascii="Calibri" w:hAnsi="Calibri"/>
                <w:szCs w:val="20"/>
              </w:rPr>
              <w:t>0</w:t>
            </w:r>
            <w:r w:rsidR="006D1173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996E142" w:rsidR="00B0293A" w:rsidRPr="00CB6DDC" w:rsidRDefault="006D1173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09/</w:t>
            </w:r>
            <w:r w:rsidR="00911C07">
              <w:rPr>
                <w:rFonts w:ascii="Calibri" w:hAnsi="Calibri"/>
                <w:szCs w:val="20"/>
                <w:highlight w:val="yellow"/>
              </w:rPr>
              <w:t>0</w:t>
            </w:r>
            <w:r>
              <w:rPr>
                <w:rFonts w:ascii="Calibri" w:hAnsi="Calibri"/>
                <w:szCs w:val="20"/>
                <w:highlight w:val="yellow"/>
              </w:rPr>
              <w:t>8</w:t>
            </w:r>
            <w:r w:rsidR="00911C07">
              <w:rPr>
                <w:rFonts w:ascii="Calibri" w:hAnsi="Calibri"/>
                <w:szCs w:val="20"/>
                <w:highlight w:val="yellow"/>
              </w:rPr>
              <w:t>/2021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>
              <w:rPr>
                <w:rFonts w:ascii="Calibri" w:hAnsi="Calibri"/>
                <w:szCs w:val="20"/>
                <w:highlight w:val="yellow"/>
              </w:rPr>
              <w:t>17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F1C06BC" w:rsidR="00B0293A" w:rsidRPr="00251A4B" w:rsidRDefault="006D11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911C0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911C0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5A27C6C" w:rsidR="00B0293A" w:rsidRPr="00CB6DDC" w:rsidRDefault="006D1173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12/0</w:t>
            </w:r>
            <w:r w:rsidR="00911C07">
              <w:rPr>
                <w:rFonts w:ascii="Calibri" w:hAnsi="Calibri"/>
                <w:szCs w:val="20"/>
                <w:highlight w:val="yellow"/>
              </w:rPr>
              <w:t>8/2021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>
              <w:rPr>
                <w:rFonts w:ascii="Calibri" w:hAnsi="Calibri"/>
                <w:szCs w:val="20"/>
                <w:highlight w:val="yellow"/>
              </w:rPr>
              <w:t>17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4FE86AF" w:rsidR="00B0293A" w:rsidRPr="00532E97" w:rsidRDefault="006D11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911C07">
              <w:rPr>
                <w:rFonts w:ascii="Calibri" w:hAnsi="Calibri"/>
                <w:szCs w:val="20"/>
              </w:rPr>
              <w:t>/08/2021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398DD5C4" w:rsidR="00B0293A" w:rsidRPr="00532E97" w:rsidRDefault="006D11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911C07">
              <w:rPr>
                <w:rFonts w:ascii="Calibri" w:hAnsi="Calibri"/>
                <w:szCs w:val="20"/>
              </w:rPr>
              <w:t>/08/2021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22CCD9C1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AAC3F6B" w:rsidR="00B0293A" w:rsidRPr="00532E97" w:rsidRDefault="006D11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03/09</w:t>
            </w:r>
            <w:r w:rsidR="00911C0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BD5FA94" w:rsidR="00B0293A" w:rsidRPr="00532E97" w:rsidRDefault="006D11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911C0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911C0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AA14755" w:rsidR="00B0293A" w:rsidRPr="00532E97" w:rsidRDefault="006D11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07/09</w:t>
            </w:r>
            <w:r w:rsidR="00911C07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4B83" w14:textId="77777777" w:rsidR="001D38B4" w:rsidRDefault="001D38B4">
      <w:r>
        <w:separator/>
      </w:r>
    </w:p>
  </w:endnote>
  <w:endnote w:type="continuationSeparator" w:id="0">
    <w:p w14:paraId="58C63080" w14:textId="77777777" w:rsidR="001D38B4" w:rsidRDefault="001D38B4">
      <w:r>
        <w:continuationSeparator/>
      </w:r>
    </w:p>
  </w:endnote>
  <w:endnote w:type="continuationNotice" w:id="1">
    <w:p w14:paraId="0E62777A" w14:textId="77777777" w:rsidR="001D38B4" w:rsidRDefault="001D3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B57675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D1173">
      <w:rPr>
        <w:noProof/>
      </w:rPr>
      <w:t>2021-08-03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77E85" w14:textId="77777777" w:rsidR="001D38B4" w:rsidRDefault="001D38B4">
      <w:r>
        <w:separator/>
      </w:r>
    </w:p>
  </w:footnote>
  <w:footnote w:type="continuationSeparator" w:id="0">
    <w:p w14:paraId="7D8D303B" w14:textId="77777777" w:rsidR="001D38B4" w:rsidRDefault="001D38B4">
      <w:r>
        <w:continuationSeparator/>
      </w:r>
    </w:p>
  </w:footnote>
  <w:footnote w:type="continuationNotice" w:id="1">
    <w:p w14:paraId="516FACAB" w14:textId="77777777" w:rsidR="001D38B4" w:rsidRDefault="001D3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9ABCE0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D1173" w:rsidRPr="006D1173">
      <w:rPr>
        <w:rFonts w:asciiTheme="minorHAnsi" w:hAnsiTheme="minorHAnsi" w:cs="Calibri"/>
        <w:b/>
        <w:bCs/>
        <w:sz w:val="20"/>
      </w:rPr>
      <w:t>RFQ-15-G007-21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8B4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173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1C07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3144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2013-10-18T08:32:00Z</cp:lastPrinted>
  <dcterms:created xsi:type="dcterms:W3CDTF">2021-07-05T03:03:00Z</dcterms:created>
  <dcterms:modified xsi:type="dcterms:W3CDTF">2021-08-02T23:17:00Z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